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2FAD" w:rsidR="005918D4" w:rsidP="008B0747" w:rsidRDefault="005918D4" w14:paraId="fec0b46" w14:textId="fec0b46">
      <w:pPr>
        <w15:collapsed w:val="false"/>
      </w:pPr>
      <w:bookmarkStart w:name="_GoBack" w:id="0"/>
      <w:bookmarkEnd w:id="0"/>
      <w:r w:rsidRPr="002B2FAD">
        <w:t>REPUBLIKA HRVATSKA</w:t>
      </w:r>
    </w:p>
    <w:p w:rsidRPr="002B2FAD" w:rsidR="005918D4" w:rsidP="008B0747" w:rsidRDefault="005918D4">
      <w:r w:rsidRPr="002B2FAD">
        <w:t>TRGOVAČKI SUD U PAZINU</w:t>
      </w:r>
    </w:p>
    <w:p w:rsidRPr="002B2FAD" w:rsidR="00F142E8" w:rsidP="008B0747" w:rsidRDefault="00F142E8">
      <w:pPr>
        <w:jc w:val="right"/>
      </w:pPr>
    </w:p>
    <w:p w:rsidRPr="002B2FAD" w:rsidR="005918D4" w:rsidP="008B0747" w:rsidRDefault="005918D4">
      <w:pPr>
        <w:jc w:val="right"/>
      </w:pPr>
      <w:r w:rsidRPr="002B2FAD">
        <w:tab/>
      </w:r>
      <w:r w:rsidRPr="002B2FAD">
        <w:tab/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ZAPISNIK</w:t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(</w:t>
      </w:r>
      <w:r w:rsidRPr="002B2FAD" w:rsidR="00185100">
        <w:rPr>
          <w:b/>
        </w:rPr>
        <w:t>izvještajno</w:t>
      </w:r>
      <w:r w:rsidRPr="002B2FAD">
        <w:rPr>
          <w:b/>
        </w:rPr>
        <w:t xml:space="preserve"> ročište)</w:t>
      </w:r>
    </w:p>
    <w:p w:rsidRPr="002B2FAD" w:rsidR="005918D4" w:rsidP="008B0747" w:rsidRDefault="005918D4">
      <w:pPr>
        <w:jc w:val="center"/>
        <w:rPr>
          <w:b/>
        </w:rPr>
      </w:pPr>
    </w:p>
    <w:p w:rsidRPr="002B2FAD" w:rsidR="00F142E8" w:rsidP="008B0747" w:rsidRDefault="00F142E8">
      <w:pPr>
        <w:jc w:val="center"/>
        <w:rPr>
          <w:b/>
        </w:rPr>
      </w:pPr>
    </w:p>
    <w:p w:rsidR="00233BF3" w:rsidP="00233BF3" w:rsidRDefault="00233BF3">
      <w:pPr>
        <w:jc w:val="center"/>
      </w:pPr>
      <w:r>
        <w:t xml:space="preserve">održano dana </w:t>
      </w:r>
      <w:r w:rsidR="000F3888">
        <w:t>9</w:t>
      </w:r>
      <w:r>
        <w:t xml:space="preserve">. </w:t>
      </w:r>
      <w:r w:rsidR="00470264">
        <w:t xml:space="preserve">ožujka </w:t>
      </w:r>
      <w:r>
        <w:t>20</w:t>
      </w:r>
      <w:r w:rsidR="00CE4E70">
        <w:t>21</w:t>
      </w:r>
      <w:r>
        <w:t xml:space="preserve">. godine u </w:t>
      </w:r>
      <w:r w:rsidR="00470264">
        <w:t>9</w:t>
      </w:r>
      <w:r w:rsidR="00F34894">
        <w:t>,30</w:t>
      </w:r>
      <w:r>
        <w:t xml:space="preserve"> sati na Trgovačkom sudu u Pazinu, </w:t>
      </w:r>
    </w:p>
    <w:p w:rsidR="00233BF3" w:rsidP="00233BF3" w:rsidRDefault="00233BF3">
      <w:pPr>
        <w:jc w:val="center"/>
      </w:pPr>
      <w:r>
        <w:t xml:space="preserve">u stečajnom postupku nad stečajnim dužnikom </w:t>
      </w:r>
    </w:p>
    <w:p w:rsidR="000F3888" w:rsidP="000F3888" w:rsidRDefault="000F3888">
      <w:pPr>
        <w:jc w:val="center"/>
        <w:rPr>
          <w:b/>
        </w:rPr>
      </w:pPr>
      <w:r>
        <w:rPr>
          <w:b/>
        </w:rPr>
        <w:t>ELITE TRADING BUSINESS d.o.o. u stečaju, Pula, Amfiteatarska 2, OIB: 02150819482</w:t>
      </w:r>
    </w:p>
    <w:p w:rsidR="00470264" w:rsidP="00470264" w:rsidRDefault="00470264">
      <w:pPr>
        <w:jc w:val="center"/>
        <w:rPr>
          <w:b/>
        </w:rPr>
      </w:pPr>
    </w:p>
    <w:p w:rsidR="00006FFD" w:rsidP="00233BF3" w:rsidRDefault="00006FFD">
      <w:pPr>
        <w:jc w:val="center"/>
        <w:rPr>
          <w:b/>
        </w:rPr>
      </w:pPr>
    </w:p>
    <w:p w:rsidR="00233BF3" w:rsidP="00233BF3" w:rsidRDefault="00233BF3">
      <w:pPr>
        <w:jc w:val="both"/>
      </w:pPr>
      <w:r>
        <w:t>STEČAJNA SUTKINJA: Tijana Licul</w:t>
      </w:r>
    </w:p>
    <w:p w:rsidR="00233BF3" w:rsidP="00233BF3" w:rsidRDefault="00233BF3">
      <w:pPr>
        <w:jc w:val="both"/>
      </w:pPr>
      <w:r>
        <w:t xml:space="preserve">ZAPISNIČARKA: </w:t>
      </w:r>
      <w:r w:rsidR="00F34894">
        <w:t>Sanja Prodan</w:t>
      </w:r>
    </w:p>
    <w:p w:rsidR="00233BF3" w:rsidP="00233BF3" w:rsidRDefault="00233BF3">
      <w:pPr>
        <w:jc w:val="both"/>
      </w:pPr>
    </w:p>
    <w:p w:rsidR="00233BF3" w:rsidP="00233BF3" w:rsidRDefault="00233BF3">
      <w:pPr>
        <w:jc w:val="both"/>
      </w:pPr>
      <w:r>
        <w:t xml:space="preserve">STEČAJNI UPRAVITELJ: </w:t>
      </w:r>
      <w:r w:rsidR="000F3888">
        <w:t>Vlasta Majstorović</w:t>
      </w:r>
    </w:p>
    <w:p w:rsidR="00233BF3" w:rsidP="00233BF3" w:rsidRDefault="00233BF3">
      <w:pPr>
        <w:jc w:val="both"/>
      </w:pPr>
    </w:p>
    <w:p w:rsidR="00356CEC" w:rsidP="00356CEC" w:rsidRDefault="00356CEC">
      <w:pPr>
        <w:jc w:val="both"/>
      </w:pPr>
    </w:p>
    <w:p w:rsidRPr="002B2FAD" w:rsidR="005918D4" w:rsidP="008B0747" w:rsidRDefault="00067FBF">
      <w:pPr>
        <w:jc w:val="center"/>
      </w:pPr>
      <w:r w:rsidRPr="002B2FAD">
        <w:t xml:space="preserve">Početak u </w:t>
      </w:r>
      <w:r w:rsidR="00470264">
        <w:t>9</w:t>
      </w:r>
      <w:r w:rsidR="00A10722">
        <w:t>,30</w:t>
      </w:r>
      <w:r w:rsidRPr="002B2FAD" w:rsidR="005918D4">
        <w:t xml:space="preserve"> sati</w:t>
      </w:r>
    </w:p>
    <w:p w:rsidRPr="002B2FAD" w:rsidR="00266760" w:rsidP="008B0747" w:rsidRDefault="00266760">
      <w:pPr>
        <w:jc w:val="both"/>
      </w:pPr>
    </w:p>
    <w:p w:rsidRPr="002B2FAD" w:rsidR="00266760" w:rsidP="008B0747" w:rsidRDefault="00611408">
      <w:pPr>
        <w:ind w:firstLine="708"/>
        <w:jc w:val="both"/>
      </w:pPr>
      <w:r w:rsidRPr="002B2FAD">
        <w:t xml:space="preserve">Otvara se 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Pr="002B2FAD" w:rsidR="00266760" w:rsidP="008B0747" w:rsidRDefault="00266760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246482" w:rsidP="00246482" w:rsidRDefault="00520FEC">
      <w:pPr>
        <w:jc w:val="both"/>
      </w:pPr>
      <w:r>
        <w:tab/>
      </w:r>
      <w:r w:rsidR="00246482">
        <w:t xml:space="preserve">1/ za vjerovnika RH- Željko Perčinlić,  ŽDO u Puli, </w:t>
      </w:r>
    </w:p>
    <w:p w:rsidR="00246482" w:rsidP="00246482" w:rsidRDefault="00246482">
      <w:pPr>
        <w:jc w:val="both"/>
      </w:pPr>
      <w:r>
        <w:tab/>
        <w:t>2/ za vjerovnika SINECO – S.P.A. – pun. Hrvoje Vidan, odvjetnik iz Zagreba</w:t>
      </w:r>
    </w:p>
    <w:p w:rsidR="00246482" w:rsidP="00246482" w:rsidRDefault="00246482">
      <w:pPr>
        <w:jc w:val="both"/>
      </w:pPr>
      <w:r>
        <w:tab/>
        <w:t xml:space="preserve">3/ za vjerovnika NICHEL LEGHE – zamj. pun. Borna Dejanović, </w:t>
      </w:r>
    </w:p>
    <w:p w:rsidR="00246482" w:rsidP="00246482" w:rsidRDefault="00246482">
      <w:pPr>
        <w:jc w:val="both"/>
      </w:pPr>
    </w:p>
    <w:p w:rsidR="00F166AA" w:rsidP="00F166AA" w:rsidRDefault="00F166AA">
      <w:pPr>
        <w:jc w:val="both"/>
      </w:pPr>
    </w:p>
    <w:p w:rsidRPr="002B2FAD" w:rsidR="00CE4E70" w:rsidP="008B0747" w:rsidRDefault="00CE4E70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="00266760" w:rsidP="008B0747" w:rsidRDefault="00AA22D1">
      <w:pPr>
        <w:jc w:val="both"/>
      </w:pPr>
      <w:r>
        <w:tab/>
        <w:t xml:space="preserve">Izvješće je dostavljeno sudu </w:t>
      </w:r>
      <w:r w:rsidR="000F3888">
        <w:t>23</w:t>
      </w:r>
      <w:r w:rsidR="00356CEC">
        <w:t xml:space="preserve">. </w:t>
      </w:r>
      <w:r w:rsidR="000F3888">
        <w:t>veljače</w:t>
      </w:r>
      <w:r>
        <w:t xml:space="preserve"> 20</w:t>
      </w:r>
      <w:r w:rsidR="005127CF">
        <w:t>2</w:t>
      </w:r>
      <w:r w:rsidR="00006FFD">
        <w:t>1</w:t>
      </w:r>
      <w:r>
        <w:t xml:space="preserve">. godine, a objavljeno je na e-oglasnoj ploči </w:t>
      </w:r>
      <w:r w:rsidR="00470264">
        <w:t>2</w:t>
      </w:r>
      <w:r w:rsidR="000F3888">
        <w:t>4</w:t>
      </w:r>
      <w:r w:rsidR="00A10722">
        <w:t xml:space="preserve">. </w:t>
      </w:r>
      <w:r w:rsidR="00470264">
        <w:t>veljače</w:t>
      </w:r>
      <w:r w:rsidR="00BA7C03">
        <w:t xml:space="preserve"> </w:t>
      </w:r>
      <w:r w:rsidR="00BE0D08">
        <w:t>20</w:t>
      </w:r>
      <w:r w:rsidR="00CE4E70">
        <w:t>21</w:t>
      </w:r>
      <w:r w:rsidR="00BE0D08">
        <w:t xml:space="preserve">. godine. </w:t>
      </w:r>
    </w:p>
    <w:p w:rsidR="00520FEC" w:rsidP="008B0747" w:rsidRDefault="00520FEC">
      <w:pPr>
        <w:jc w:val="both"/>
      </w:pPr>
    </w:p>
    <w:p w:rsidR="00A93C0B" w:rsidP="00A93C0B" w:rsidRDefault="00A93C0B">
      <w:pPr>
        <w:ind w:firstLine="708"/>
        <w:jc w:val="both"/>
      </w:pPr>
      <w:r>
        <w:t xml:space="preserve">Utvrđuje se da je vjerovnik RH u 9:37 sati napustio ročište. </w:t>
      </w:r>
    </w:p>
    <w:p w:rsidRPr="002B2FAD" w:rsidR="00520FEC" w:rsidP="008B0747" w:rsidRDefault="00520FEC">
      <w:pPr>
        <w:jc w:val="both"/>
      </w:pPr>
    </w:p>
    <w:p w:rsidR="00245F32" w:rsidP="005127CF" w:rsidRDefault="00266760">
      <w:pPr>
        <w:jc w:val="both"/>
      </w:pPr>
      <w:r w:rsidRPr="002B2FAD">
        <w:tab/>
        <w:t>Stečajn</w:t>
      </w:r>
      <w:r w:rsidR="00A93C0B">
        <w:t>a</w:t>
      </w:r>
      <w:r w:rsidRPr="002B2FAD">
        <w:t xml:space="preserve"> upravitelj</w:t>
      </w:r>
      <w:r w:rsidR="00A93C0B">
        <w:t>ica</w:t>
      </w:r>
      <w:r w:rsidRPr="002B2FAD">
        <w:t xml:space="preserve"> usmeno izlaže kao u pisanom izv</w:t>
      </w:r>
      <w:r w:rsidRPr="002B2FAD" w:rsidR="0028507C">
        <w:t>ješću podnesenom za ovo ročište</w:t>
      </w:r>
      <w:r w:rsidR="00D74397">
        <w:t xml:space="preserve">, </w:t>
      </w:r>
      <w:r w:rsidR="00A93C0B">
        <w:t xml:space="preserve">predlaže da sud službenim </w:t>
      </w:r>
      <w:r w:rsidR="00BA48F0">
        <w:t>putem</w:t>
      </w:r>
      <w:r w:rsidR="00A93C0B">
        <w:t xml:space="preserve"> za društvo ELITE ESTATE MANAGEMENT </w:t>
      </w:r>
      <w:r w:rsidR="00BA48F0">
        <w:t xml:space="preserve">oib: </w:t>
      </w:r>
      <w:r w:rsidR="00A93C0B">
        <w:t xml:space="preserve">10395121809 </w:t>
      </w:r>
      <w:r w:rsidR="00BA48F0">
        <w:t>čiji je vlasnik poslovnih udjela dužnik</w:t>
      </w:r>
      <w:r w:rsidR="00A93C0B">
        <w:t xml:space="preserve">, od Zagrebačke banke kod koje navedeno društvo ima otvoren račun zatraži podatak o stanju na tom računu, obzirom Zagrebačka banka </w:t>
      </w:r>
      <w:r w:rsidR="00BA48F0">
        <w:t xml:space="preserve">d.d. </w:t>
      </w:r>
      <w:r w:rsidR="00A93C0B">
        <w:t xml:space="preserve">navedeni </w:t>
      </w:r>
      <w:r w:rsidR="00BA48F0">
        <w:t>podatak</w:t>
      </w:r>
      <w:r w:rsidR="00A93C0B">
        <w:t xml:space="preserve"> nije htjela dati stečajnoj upraviteljici.  Što se tiče dužnikovog dužnika NIZARA OUELA ENNAOUA</w:t>
      </w:r>
      <w:r w:rsidR="00BA48F0">
        <w:t>,</w:t>
      </w:r>
      <w:r w:rsidR="00A93C0B">
        <w:t xml:space="preserve"> stečajna upraviteljica navodi da je kaznena prijava koja je podnesena protiv navedene osobe klasificirana prijava protiv nepoznatog počinitelja obzirom je </w:t>
      </w:r>
      <w:r w:rsidR="00BA48F0">
        <w:t>D</w:t>
      </w:r>
      <w:r w:rsidR="00A93C0B">
        <w:t>ržavno odvjetništvo utvrdilo da navedena o</w:t>
      </w:r>
      <w:r w:rsidR="00BA48F0">
        <w:t>soba ne postoji</w:t>
      </w:r>
      <w:r w:rsidR="00A93C0B">
        <w:t xml:space="preserve">. </w:t>
      </w:r>
      <w:r w:rsidR="00BA48F0">
        <w:t>M</w:t>
      </w:r>
      <w:r w:rsidR="00A93C0B">
        <w:t xml:space="preserve">eđutim stečajna </w:t>
      </w:r>
      <w:r w:rsidR="00BA48F0">
        <w:t>upraviteljica</w:t>
      </w:r>
      <w:r w:rsidR="00A93C0B">
        <w:t xml:space="preserve"> je sa navedenom osobom stupila u kontakt putem linked in – a </w:t>
      </w:r>
      <w:r w:rsidR="00BA48F0">
        <w:t xml:space="preserve">te </w:t>
      </w:r>
      <w:r w:rsidR="00A93C0B">
        <w:t xml:space="preserve"> će u daljnjem tijeku predložiti </w:t>
      </w:r>
      <w:r w:rsidR="00BA48F0">
        <w:t>Državnom</w:t>
      </w:r>
      <w:r w:rsidR="00A93C0B">
        <w:t xml:space="preserve"> </w:t>
      </w:r>
      <w:r w:rsidR="00BA48F0">
        <w:t>odvjetništvu</w:t>
      </w:r>
      <w:r w:rsidR="00A93C0B">
        <w:t xml:space="preserve"> nastavak postupka sada </w:t>
      </w:r>
      <w:r w:rsidR="00A93C0B">
        <w:lastRenderedPageBreak/>
        <w:t xml:space="preserve">protiv poznatog počinitelja. </w:t>
      </w:r>
      <w:r w:rsidR="00BA48F0">
        <w:t>Š</w:t>
      </w:r>
      <w:r w:rsidR="00A93C0B">
        <w:t xml:space="preserve">to se tiče parničnog postupka koji je pokrenut pred OS u Puli broj P-267/20 a koji postupak je također u vezi sa povratom pozajmice u iznosu od 3.569,606,69 kn (kao i kazneni postupak) stečajna upraviteljica je mišljenja da bi u tom postupku trebalo preuzeti postupka i povući tužbu obzirom je gotovo izvjesno da i ako se ishodi ovršna isprava </w:t>
      </w:r>
      <w:r w:rsidR="00BA48F0">
        <w:t xml:space="preserve">da se </w:t>
      </w:r>
      <w:r w:rsidR="00A93C0B">
        <w:t xml:space="preserve">ista neće moći naplatiti ili da će naplata biti suočena sa velikim teškoćama obzirom navedena osoba ne boravi na prijavljenoj adresi u Italiji već se po saznanju stečajne upraviteljice a obzirom na pozivni broj države tel. broja navedenog dužnika isti nalazi u Saudijskoj Arabiji a isti je stečajnoj rekao da se nalazi u Dubaiju. </w:t>
      </w:r>
    </w:p>
    <w:p w:rsidR="000F3888" w:rsidP="005127CF" w:rsidRDefault="000F3888">
      <w:pPr>
        <w:jc w:val="both"/>
      </w:pPr>
    </w:p>
    <w:p w:rsidRPr="002B2FAD" w:rsidR="00F8281A" w:rsidP="00F8281A" w:rsidRDefault="00F8281A">
      <w:pPr>
        <w:jc w:val="both"/>
      </w:pPr>
    </w:p>
    <w:p w:rsidRPr="002B2FAD" w:rsidR="005127CF" w:rsidP="005127CF" w:rsidRDefault="00F8281A">
      <w:pPr>
        <w:jc w:val="both"/>
      </w:pPr>
      <w:r>
        <w:tab/>
      </w:r>
      <w:r w:rsidRPr="002B2FAD" w:rsidR="005127CF">
        <w:t>SKUPŠTINA VJEROVNIKA DONOSI</w:t>
      </w:r>
    </w:p>
    <w:p w:rsidRPr="002B2FAD" w:rsidR="005127CF" w:rsidP="005127CF" w:rsidRDefault="005127CF">
      <w:pPr>
        <w:jc w:val="both"/>
      </w:pPr>
    </w:p>
    <w:p w:rsidRPr="002B2FAD" w:rsidR="005127CF" w:rsidP="005127CF" w:rsidRDefault="005127CF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Pr="002B2FAD" w:rsidR="005127CF" w:rsidP="005127CF" w:rsidRDefault="005127CF"/>
    <w:p w:rsidR="005127CF" w:rsidP="005127CF" w:rsidRDefault="005127CF">
      <w:pPr>
        <w:jc w:val="both"/>
      </w:pPr>
      <w:r w:rsidRPr="002B2FAD">
        <w:tab/>
      </w:r>
      <w:r>
        <w:t xml:space="preserve">I. Prihvaća se izvješće stečajnog upravitelja o gospodarskom položaju dužnika i njegovim uzrocima od </w:t>
      </w:r>
      <w:r w:rsidR="000F3888">
        <w:t>23</w:t>
      </w:r>
      <w:r>
        <w:t xml:space="preserve">. </w:t>
      </w:r>
      <w:r w:rsidR="000F3888">
        <w:t xml:space="preserve">veljače </w:t>
      </w:r>
      <w:r>
        <w:t>202</w:t>
      </w:r>
      <w:r w:rsidR="003B5295">
        <w:t>1</w:t>
      </w:r>
      <w:r>
        <w:t xml:space="preserve">.  te se odobravaju do sada sve poduzete radnje. </w:t>
      </w:r>
    </w:p>
    <w:p w:rsidRPr="002B2FAD" w:rsidR="005127CF" w:rsidP="005127CF" w:rsidRDefault="005127CF">
      <w:pPr>
        <w:jc w:val="both"/>
      </w:pPr>
    </w:p>
    <w:p w:rsidR="00470264" w:rsidP="005127CF" w:rsidRDefault="005127CF">
      <w:pPr>
        <w:jc w:val="both"/>
      </w:pPr>
      <w:r w:rsidRPr="002B2FAD">
        <w:tab/>
        <w:t>II.</w:t>
      </w:r>
      <w:r>
        <w:t xml:space="preserve"> </w:t>
      </w:r>
      <w:r w:rsidR="00470264">
        <w:t>Poslo</w:t>
      </w:r>
      <w:r w:rsidR="001F2A94">
        <w:t>vanje dužnika neće se nastaviti.</w:t>
      </w:r>
    </w:p>
    <w:p w:rsidR="001F2A94" w:rsidP="005127CF" w:rsidRDefault="001F2A94">
      <w:pPr>
        <w:jc w:val="both"/>
      </w:pPr>
    </w:p>
    <w:p w:rsidR="008413D7" w:rsidP="000F3888" w:rsidRDefault="00470264">
      <w:pPr>
        <w:jc w:val="both"/>
      </w:pPr>
      <w:r>
        <w:tab/>
        <w:t xml:space="preserve">III. </w:t>
      </w:r>
      <w:r w:rsidR="008413D7">
        <w:t xml:space="preserve">Nalaže se stečajnoj upraviteljici da </w:t>
      </w:r>
      <w:r w:rsidR="00D35964">
        <w:t xml:space="preserve">u roku od 30 dana izvijesti stečajne vjerovnike o stanju u predmetu P-267/20 te da dostavi presliku sve dokumentacije koja je priložena uz tužbu te da u istom roku izvijesti vjerovnike o statusu potražnice vezane uz dostavu dokumentacije LION ALTERNATIVE FUND te da ovisno o statusu te potražnice predloži poduzimanje daljnjih radnji. Nakon toga donijet će se daljnje odluke u ovom postupku. </w:t>
      </w:r>
    </w:p>
    <w:p w:rsidR="008413D7" w:rsidP="000F3888" w:rsidRDefault="008413D7">
      <w:pPr>
        <w:jc w:val="both"/>
      </w:pPr>
    </w:p>
    <w:p w:rsidR="00D178DF" w:rsidP="000F3888" w:rsidRDefault="00D178DF">
      <w:pPr>
        <w:jc w:val="both"/>
      </w:pPr>
    </w:p>
    <w:p w:rsidR="00D178DF" w:rsidP="00D178DF" w:rsidRDefault="00D178DF">
      <w:pPr>
        <w:ind w:firstLine="708"/>
        <w:jc w:val="both"/>
      </w:pPr>
    </w:p>
    <w:p w:rsidRPr="00D628C8" w:rsidR="00D178DF" w:rsidP="00D178DF" w:rsidRDefault="00D178DF">
      <w:pPr>
        <w:ind w:firstLine="708"/>
        <w:jc w:val="both"/>
      </w:pPr>
      <w:r w:rsidRPr="00D628C8">
        <w:t xml:space="preserve">SUDAC </w:t>
      </w:r>
    </w:p>
    <w:p w:rsidRPr="00D628C8" w:rsidR="00D178DF" w:rsidRDefault="00D178DF">
      <w:pPr>
        <w:jc w:val="both"/>
      </w:pPr>
    </w:p>
    <w:p w:rsidR="00D178DF" w:rsidRDefault="00D178DF">
      <w:pPr>
        <w:jc w:val="center"/>
      </w:pPr>
      <w:r w:rsidRPr="00D628C8">
        <w:t>RJEŠAVA</w:t>
      </w:r>
    </w:p>
    <w:p w:rsidR="00D178DF" w:rsidRDefault="00D178DF"/>
    <w:p w:rsidR="00D178DF" w:rsidP="00D178DF" w:rsidRDefault="00D178DF">
      <w:pPr>
        <w:ind w:firstLine="708"/>
        <w:jc w:val="both"/>
      </w:pPr>
      <w:r>
        <w:t xml:space="preserve">Zatražit će se od Zagrebačke banke podatke o stanju računa za društvo ELITE ESTATE MANAGEMENT. </w:t>
      </w:r>
    </w:p>
    <w:p w:rsidR="00894B15" w:rsidP="00F8281A" w:rsidRDefault="00894B15">
      <w:pPr>
        <w:jc w:val="both"/>
      </w:pPr>
    </w:p>
    <w:p w:rsidR="00530344" w:rsidP="00F8281A" w:rsidRDefault="00530344">
      <w:pPr>
        <w:jc w:val="both"/>
      </w:pPr>
    </w:p>
    <w:p w:rsidR="00530344" w:rsidP="00530344" w:rsidRDefault="00530344">
      <w:pPr>
        <w:jc w:val="center"/>
      </w:pPr>
      <w:r>
        <w:t xml:space="preserve">Dovršeno u </w:t>
      </w:r>
      <w:r w:rsidR="00D35964">
        <w:t>10:</w:t>
      </w:r>
      <w:r w:rsidR="00D178DF">
        <w:t>11</w:t>
      </w:r>
    </w:p>
    <w:p w:rsidR="00530344" w:rsidP="00530344" w:rsidRDefault="00530344">
      <w:pPr>
        <w:jc w:val="center"/>
      </w:pPr>
    </w:p>
    <w:p w:rsidRPr="002B2FAD" w:rsidR="00530344" w:rsidP="00530344" w:rsidRDefault="00530344">
      <w:pPr>
        <w:jc w:val="center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21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0F3888" w:rsidP="000F3888" w:rsidRDefault="000F3888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>
      <w:t>-29/2020-64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6CF0" w:rsidR="00185100" w:rsidP="00185100" w:rsidRDefault="0018510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0F3888">
      <w:t>29/2020-64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C5217"/>
    <w:rsid w:val="000E4942"/>
    <w:rsid w:val="000F0C70"/>
    <w:rsid w:val="000F3888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2A94"/>
    <w:rsid w:val="001F3330"/>
    <w:rsid w:val="00211B83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E4E70"/>
    <w:rsid w:val="00CF6D90"/>
    <w:rsid w:val="00D1426C"/>
    <w:rsid w:val="00D166CC"/>
    <w:rsid w:val="00D178DF"/>
    <w:rsid w:val="00D21CD0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242C4"/>
    <w:rsid w:val="00E33614"/>
    <w:rsid w:val="00E37200"/>
    <w:rsid w:val="00E40BA4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C52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521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521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521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521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2021.</izvorni_sadrzaj>
    <derivirana_varijabla naziv="DomainObject.StvarniPocetakDatum_1">9. ožujka 2021.</derivirana_varijabla>
  </DomainObject.StvarniPocetakDatum>
  <DomainObject.StvarniZavrsetakDatum>
    <izvorni_sadrzaj>9. ožujka 2021.</izvorni_sadrzaj>
    <derivirana_varijabla naziv="DomainObject.StvarniZavrsetakDatum_1">9. ožujka 2021.</derivirana_varijabla>
  </DomainObject.StvarniZavrsetakDatum>
  <DomainObject.PlaniraniZavrsetakDatum>
    <izvorni_sadrzaj>9. ožujka 2021.</izvorni_sadrzaj>
    <derivirana_varijabla naziv="DomainObject.PlaniraniZavrsetakDatum_1">9. ožujka 2021.</derivirana_varijabla>
  </DomainObject.PlaniraniZavrsetakDatum>
  <DomainObject.PlaniraniPocetakDatum>
    <izvorni_sadrzaj>9. ožujka 2021.</izvorni_sadrzaj>
    <derivirana_varijabla naziv="DomainObject.PlaniraniPocetakDatum_1">9. ožujka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10:11</izvorni_sadrzaj>
    <derivirana_varijabla naziv="DomainObject.StvarniZavrsetakVrijeme_1">10:11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2021.</izvorni_sadrzaj>
    <derivirana_varijabla naziv="DomainObject.Zapisnik.DatumKreiranja_1">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St-29/2020-64</izvorni_sadrzaj>
    <derivirana_varijabla naziv="DomainObject.Zapisnik.Oznaka_1">St-29/2020-64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2020.</izvorni_sadrzaj>
    <derivirana_varijabla naziv="DomainObject.Predmet.DatumOsnivanja_1">21.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-
prijave tražbina od 26.2.2021.</izvorni_sadrzaj>
    <derivirana_varijabla naziv="DomainObject.Predmet.Opis_1">spisu prileži crveni registrator -
prijave tražbina od 26.2.2021.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St-29/2020</izvorni_sadrzaj>
    <derivirana_varijabla naziv="DomainObject.Predmet.OznakaBroj_1">St-29/2020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TRADING BUSINESS d.o.o. PULA</izvorni_sadrzaj>
    <derivirana_varijabla naziv="DomainObject.Predmet.ProtustrankaFormated_1">  ELITE TRADING BUSINESS d.o.o. PULA</derivirana_varijabla>
  </DomainObject.Predmet.ProtustrankaFormated>
  <DomainObject.Predmet.ProtustrankaFormatedOIB>
    <izvorni_sadrzaj>  ELITE TRADING BUSINESS d.o.o. PULA, OIB 02150819482</izvorni_sadrzaj>
    <derivirana_varijabla naziv="DomainObject.Predmet.ProtustrankaFormatedOIB_1">  ELITE TRADING BUSINESS d.o.o. PULA, OIB 02150819482</derivirana_varijabla>
  </DomainObject.Predmet.ProtustrankaFormatedOIB>
  <DomainObject.Predmet.ProtustrankaFormatedWithAdress>
    <izvorni_sadrzaj> ELITE TRADING BUSINESS d.o.o. PULA, Amfiteatarska 2, 52100 Pula</izvorni_sadrzaj>
    <derivirana_varijabla naziv="DomainObject.Predmet.ProtustrankaFormatedWithAdress_1"> ELITE TRADING BUSINESS d.o.o. PULA, Amfiteatarska 2, 52100 Pula</derivirana_varijabla>
  </DomainObject.Predmet.ProtustrankaFormatedWithAdress>
  <DomainObject.Predmet.ProtustrankaFormatedWithAdressOIB>
    <izvorni_sadrzaj> ELITE TRADING BUSINESS d.o.o. PULA, OIB 02150819482, Amfiteatarska 2, 52100 Pula</izvorni_sadrzaj>
    <derivirana_varijabla naziv="DomainObject.Predmet.ProtustrankaFormatedWithAdressOIB_1"> ELITE TRADING BUSINESS d.o.o. PULA, OIB 02150819482, Amfiteatarska 2, 52100 Pula</derivirana_varijabla>
  </DomainObject.Predmet.ProtustrankaFormatedWithAdressOIB>
  <DomainObject.Predmet.ProtustrankaWithAdress>
    <izvorni_sadrzaj>ELITE TRADING BUSINESS d.o.o. PULA Amfiteatarska 2, 52100 Pula</izvorni_sadrzaj>
    <derivirana_varijabla naziv="DomainObject.Predmet.ProtustrankaWithAdress_1">ELITE TRADING BUSINESS d.o.o. PULA Amfiteatarska 2, 52100 Pula</derivirana_varijabla>
  </DomainObject.Predmet.ProtustrankaWithAdress>
  <DomainObject.Predmet.ProtustrankaWithAdressOIB>
    <izvorni_sadrzaj>ELITE TRADING BUSINESS d.o.o. PULA, OIB 02150819482, Amfiteatarska 2, 52100 Pula</izvorni_sadrzaj>
    <derivirana_varijabla naziv="DomainObject.Predmet.ProtustrankaWithAdressOIB_1">ELITE TRADING BUSINESS d.o.o. PULA, OIB 02150819482, Amfiteatarska 2, 52100 Pula</derivirana_varijabla>
  </DomainObject.Predmet.ProtustrankaWithAdressOIB>
  <DomainObject.Predmet.ProtustrankaNazivFormated>
    <izvorni_sadrzaj>ELITE TRADING BUSINESS d.o.o. PULA</izvorni_sadrzaj>
    <derivirana_varijabla naziv="DomainObject.Predmet.ProtustrankaNazivFormated_1">ELITE TRADING BUSINESS d.o.o. PULA</derivirana_varijabla>
  </DomainObject.Predmet.ProtustrankaNazivFormated>
  <DomainObject.Predmet.ProtustrankaNazivFormatedOIB>
    <izvorni_sadrzaj>ELITE TRADING BUSINESS d.o.o. PULA, OIB 02150819482</izvorni_sadrzaj>
    <derivirana_varijabla naziv="DomainObject.Predmet.ProtustrankaNazivFormatedOIB_1">ELITE TRADING BUSINESS d.o.o. PULA, OIB 02150819482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SOCIETA´ INTERNAZIONALE DI COMERCIO E DI SERVIZI AL`INDUSTRIA (SINECO - S.P.A.), FOLLO, ITALIJA; Republika Hrvatska, Min. financija, Porezna uprava, PU Pazin</izvorni_sadrzaj>
    <derivirana_varijabla naziv="DomainObject.Predmet.StrankaFormated_1">  SOCIETA´ INTERNAZIONALE DI COMERCIO E DI SERVIZI AL`INDUSTRIA (SINECO - S.P.A.), FOLLO, ITALIJA; Republika Hrvatska, Min. financija, Porezna uprava, PU Pazin</derivirana_varijabla>
  </DomainObject.Predmet.StrankaFormated>
  <DomainObject.Predmet.StrankaFormatedOIB>
    <izvorni_sadrzaj>  SOCIETA´ INTERNAZIONALE DI COMERCIO E DI SERVIZI AL`INDUSTRIA (SINECO - S.P.A.), FOLLO, ITALIJA, OIB 84546631568; Republika Hrvatska, Min. financija, Porezna uprava, PU Pazin, OIB 52634238587</izvorni_sadrzaj>
    <derivirana_varijabla naziv="DomainObject.Predmet.StrankaFormatedOIB_1">  SOCIETA´ INTERNAZIONALE DI COMERCIO E DI SERVIZI AL`INDUSTRIA (SINECO - S.P.A.), FOLLO, ITALIJA, OIB 84546631568; Republika Hrvatska, Min. financija, Porezna uprava, PU Pazin, OIB 52634238587</derivirana_varijabla>
  </DomainObject.Predmet.StrankaFormatedOIB>
  <DomainObject.Predmet.StrankaFormatedWithAdress>
    <izvorni_sadrzaj> SOCIETA´ INTERNAZIONALE DI COMERCIO E DI SERVIZI AL`INDUSTRIA (SINECO - S.P.A.), FOLLO, ITALIJA, Via Trieste 5, 19020 FOLLO (SP), CAP; Republika Hrvatska, Min. financija, Porezna uprava, PU Pazin</izvorni_sadrzaj>
    <derivirana_varijabla naziv="DomainObject.Predmet.StrankaFormatedWithAdress_1"> SOCIETA´ INTERNAZIONALE DI COMERCIO E DI SERVIZI AL`INDUSTRIA (SINECO - S.P.A.), FOLLO, ITALIJA, Via Trieste 5, 19020 FOLLO (SP), CAP; Republika Hrvatska, Min. financija, Porezna uprava, PU Pazin</derivirana_varijabla>
  </DomainObject.Predmet.StrankaFormatedWithAdress>
  <DomainObject.Predmet.StrankaFormatedWithAdressOIB>
    <izvorni_sadrzaj> SOCIETA´ INTERNAZIONALE DI COMERCIO E DI SERVIZI AL`INDUSTRIA (SINECO - S.P.A.), FOLLO, ITALIJA, OIB 84546631568, Via Trieste 5, 19020 FOLLO (SP), CAP; Republika Hrvatska, Min. financija, Porezna uprava, PU Pazin, OIB 52634238587</izvorni_sadrzaj>
    <derivirana_varijabla naziv="DomainObject.Predmet.StrankaFormatedWithAdressOIB_1"> SOCIETA´ INTERNAZIONALE DI COMERCIO E DI SERVIZI AL`INDUSTRIA (SINECO - S.P.A.), FOLLO, ITALIJA, OIB 84546631568, Via Trieste 5, 19020 FOLLO (SP), CAP; Republika Hrvatska, Min. financija, Porezna uprava, PU Pazin, OIB 52634238587</derivirana_varijabla>
  </DomainObject.Predmet.StrankaFormatedWithAdressOIB>
  <DomainObject.Predmet.StrankaWithAdress>
    <izvorni_sadrzaj>SOCIETA´ INTERNAZIONALE DI COMERCIO E DI SERVIZI AL`INDUSTRIA (SINECO - S.P.A.), FOLLO, ITALIJA Via Trieste 5,19020 FOLLO (SP), CAP,Republika Hrvatska, Min. financija, Porezna uprava, PU Pazin </izvorni_sadrzaj>
    <derivirana_varijabla naziv="DomainObject.Predmet.StrankaWithAdress_1">SOCIETA´ INTERNAZIONALE DI COMERCIO E DI SERVIZI AL`INDUSTRIA (SINECO - S.P.A.), FOLLO, ITALIJA Via Trieste 5,19020 FOLLO (SP), CAP,Republika Hrvatska, Min. financija, Porezna uprava, PU Pazin </derivirana_varijabla>
  </DomainObject.Predmet.StrankaWithAdress>
  <DomainObject.Predmet.StrankaWithAdressOIB>
    <izvorni_sadrzaj>SOCIETA´ INTERNAZIONALE DI COMERCIO E DI SERVIZI AL`INDUSTRIA (SINECO - S.P.A.), FOLLO, ITALIJA, OIB 84546631568, Via Trieste 5,19020 FOLLO (SP), CAP,Republika Hrvatska, Min. financija, Porezna uprava, PU Pazin, OIB 52634238587</izvorni_sadrzaj>
    <derivirana_varijabla naziv="DomainObject.Predmet.StrankaWithAdressOIB_1">SOCIETA´ INTERNAZIONALE DI COMERCIO E DI SERVIZI AL`INDUSTRIA (SINECO - S.P.A.), FOLLO, ITALIJA, OIB 84546631568, Via Trieste 5,19020 FOLLO (SP), CAP,Republika Hrvatska, Min. financija, Porezna uprava, PU Pazin, OIB 52634238587</derivirana_varijabla>
  </DomainObject.Predmet.StrankaWithAdressOIB>
  <DomainObject.Predmet.StrankaNazivFormated>
    <izvorni_sadrzaj>SOCIETA´ INTERNAZIONALE DI COMERCIO E DI SERVIZI AL`INDUSTRIA (SINECO - S.P.A.), FOLLO, ITALIJA,Republika Hrvatska, Min. financija, Porezna uprava, PU Pazin</izvorni_sadrzaj>
    <derivirana_varijabla naziv="DomainObject.Predmet.StrankaNazivFormated_1">SOCIETA´ INTERNAZIONALE DI COMERCIO E DI SERVIZI AL`INDUSTRIA (SINECO - S.P.A.), FOLLO, ITALIJA,Republika Hrvatska, Min. financija, Porezna uprava, PU Pazin</derivirana_varijabla>
  </DomainObject.Predmet.StrankaNazivFormated>
  <DomainObject.Predmet.StrankaNazivFormatedOIB>
    <izvorni_sadrzaj>SOCIETA´ INTERNAZIONALE DI COMERCIO E DI SERVIZI AL`INDUSTRIA (SINECO - S.P.A.), FOLLO, ITALIJA, OIB 84546631568,Republika Hrvatska, Min. financija, Porezna uprava, PU Pazin, OIB 52634238587</izvorni_sadrzaj>
    <derivirana_varijabla naziv="DomainObject.Predmet.StrankaNazivFormatedOIB_1">SOCIETA´ INTERNAZIONALE DI COMERCIO E DI SERVIZI AL`INDUSTRIA (SINECO - S.P.A.), FOLLO, ITALIJA, OIB 84546631568,Republika Hrvatska, Min. financija, Porezna uprava, PU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SOCIETA´ INTERNAZIONALE DI COMERCIO E DI SERVIZI AL`INDUSTRIA (SINECO - S.P.A.), FOLLO, ITALIJA</item>
      <item>Republika Hrvatska, Min. financija, Porezna uprava, PU Pazin</item>
    </izvorni_sadrzaj>
    <derivirana_varijabla naziv="DomainObject.Predmet.StrankaListFormated_1">
      <item>SOCIETA´ INTERNAZIONALE DI COMERCIO E DI SERVIZI AL`INDUSTRIA (SINECO - S.P.A.), FOLLO, ITALIJA</item>
      <item>Republika Hrvatska, Min. financija, Porezna uprava, PU Pazin</item>
    </derivirana_varijabla>
  </DomainObject.Predmet.StrankaListFormated>
  <DomainObject.Predmet.StrankaListFormatedOIB>
    <izvorni_sadrzaj>
      <item>SOCIETA´ INTERNAZIONALE DI COMERCIO E DI SERVIZI AL`INDUSTRIA (SINECO - S.P.A.), FOLLO, ITALIJA, OIB 84546631568</item>
      <item>Republika Hrvatska, Min. financija, Porezna uprava, PU Pazin, OIB 52634238587</item>
    </izvorni_sadrzaj>
    <derivirana_varijabla naziv="DomainObject.Predmet.StrankaListFormatedOIB_1">
      <item>SOCIETA´ INTERNAZIONALE DI COMERCIO E DI SERVIZI AL`INDUSTRIA (SINECO - S.P.A.), FOLLO, ITALIJA, OIB 84546631568</item>
      <item>Republika Hrvatska, Min. financija, Porezna uprava, PU Pazin, OIB 52634238587</item>
    </derivirana_varijabla>
  </DomainObject.Predmet.StrankaListFormatedOIB>
  <DomainObject.Predmet.StrankaListFormatedWithAdress>
    <izvorni_sadrzaj>
      <item>SOCIETA´ INTERNAZIONALE DI COMERCIO E DI SERVIZI AL`INDUSTRIA (SINECO - S.P.A.), FOLLO, ITALIJA, Via Trieste 5, 19020 FOLLO (SP), CAP</item>
      <item>Republika Hrvatska, Min. financija, Porezna uprava, PU Pazin</item>
    </izvorni_sadrzaj>
    <derivirana_varijabla naziv="DomainObject.Predmet.StrankaListFormatedWithAdress_1">
      <item>SOCIETA´ INTERNAZIONALE DI COMERCIO E DI SERVIZI AL`INDUSTRIA (SINECO - S.P.A.), FOLLO, ITALIJA, Via Trieste 5, 19020 FOLLO (SP), CAP</item>
      <item>Republika Hrvatska, Min. financija, Porezna uprava, PU Pazin</item>
    </derivirana_varijabla>
  </DomainObject.Predmet.StrankaListFormatedWithAdress>
  <DomainObject.Predmet.StrankaListFormatedWithAdressOIB>
    <izvorni_sadrzaj>
      <item>SOCIETA´ INTERNAZIONALE DI COMERCIO E DI SERVIZI AL`INDUSTRIA (SINECO - S.P.A.), FOLLO, ITALIJA, OIB 84546631568, Via Trieste 5, 19020 FOLLO (SP), CAP</item>
      <item>Republika Hrvatska, Min. financija, Porezna uprava, PU Pazin, OIB 52634238587</item>
    </izvorni_sadrzaj>
    <derivirana_varijabla naziv="DomainObject.Predmet.StrankaListFormatedWithAdressOIB_1">
      <item>SOCIETA´ INTERNAZIONALE DI COMERCIO E DI SERVIZI AL`INDUSTRIA (SINECO - S.P.A.), FOLLO, ITALIJA, OIB 84546631568, Via Trieste 5, 19020 FOLLO (SP), CAP</item>
      <item>Republika Hrvatska, Min. financija, Porezna uprava, PU Pazin, OIB 52634238587</item>
    </derivirana_varijabla>
  </DomainObject.Predmet.StrankaListFormatedWithAdressOIB>
  <DomainObject.Predmet.StrankaListNazivFormated>
    <izvorni_sadrzaj>
      <item>SOCIETA´ INTERNAZIONALE DI COMERCIO E DI SERVIZI AL`INDUSTRIA (SINECO - S.P.A.), FOLLO, ITALIJA</item>
      <item>Republika Hrvatska, Min. financija, Porezna uprava, PU Pazin</item>
    </izvorni_sadrzaj>
    <derivirana_varijabla naziv="DomainObject.Predmet.StrankaListNazivFormated_1">
      <item>SOCIETA´ INTERNAZIONALE DI COMERCIO E DI SERVIZI AL`INDUSTRIA (SINECO - S.P.A.), FOLLO, ITALIJA</item>
      <item>Republika Hrvatska, Min. financija, Porezna uprava, PU Pazin</item>
    </derivirana_varijabla>
  </DomainObject.Predmet.StrankaListNazivFormated>
  <DomainObject.Predmet.StrankaListNazivFormatedOIB>
    <izvorni_sadrzaj>
      <item>SOCIETA´ INTERNAZIONALE DI COMERCIO E DI SERVIZI AL`INDUSTRIA (SINECO - S.P.A.), FOLLO, ITALIJA, OIB 84546631568</item>
      <item>Republika Hrvatska, Min. financija, Porezna uprava, PU Pazin, OIB 52634238587</item>
    </izvorni_sadrzaj>
    <derivirana_varijabla naziv="DomainObject.Predmet.StrankaListNazivFormatedOIB_1">
      <item>SOCIETA´ INTERNAZIONALE DI COMERCIO E DI SERVIZI AL`INDUSTRIA (SINECO - S.P.A.), FOLLO, ITALIJA, OIB 84546631568</item>
      <item>Republika Hrvatska, Min. financija, Porezna uprava, PU Pazin, OIB 52634238587</item>
    </derivirana_varijabla>
  </DomainObject.Predmet.StrankaListNazivFormatedOIB>
  <DomainObject.Predmet.ProtuStrankaListFormated>
    <izvorni_sadrzaj>
      <item>ELITE TRADING BUSINESS d.o.o. PULA</item>
    </izvorni_sadrzaj>
    <derivirana_varijabla naziv="DomainObject.Predmet.ProtuStrankaListFormated_1">
      <item>ELITE TRADING BUSINESS d.o.o. PULA</item>
    </derivirana_varijabla>
  </DomainObject.Predmet.ProtuStrankaListFormated>
  <DomainObject.Predmet.ProtuStrankaListFormatedOIB>
    <izvorni_sadrzaj>
      <item>ELITE TRADING BUSINESS d.o.o. PULA, OIB 02150819482</item>
    </izvorni_sadrzaj>
    <derivirana_varijabla naziv="DomainObject.Predmet.ProtuStrankaListFormatedOIB_1">
      <item>ELITE TRADING BUSINESS d.o.o. PULA, OIB 02150819482</item>
    </derivirana_varijabla>
  </DomainObject.Predmet.ProtuStrankaListFormatedOIB>
  <DomainObject.Predmet.ProtuStrankaListFormatedWithAdress>
    <izvorni_sadrzaj>
      <item>ELITE TRADING BUSINESS d.o.o. PULA, Amfiteatarska 2, 52100 Pula</item>
    </izvorni_sadrzaj>
    <derivirana_varijabla naziv="DomainObject.Predmet.ProtuStrankaListFormatedWithAdress_1">
      <item>ELITE TRADING BUSINESS d.o.o. PULA, Amfiteatarska 2, 52100 Pula</item>
    </derivirana_varijabla>
  </DomainObject.Predmet.ProtuStrankaListFormatedWithAdress>
  <DomainObject.Predmet.ProtuStrankaListFormatedWithAdressOIB>
    <izvorni_sadrzaj>
      <item>ELITE TRADING BUSINESS d.o.o. PULA, OIB 02150819482, Amfiteatarska 2, 52100 Pula</item>
    </izvorni_sadrzaj>
    <derivirana_varijabla naziv="DomainObject.Predmet.ProtuStrankaListFormatedWithAdressOIB_1">
      <item>ELITE TRADING BUSINESS d.o.o. PULA, OIB 02150819482, Amfiteatarska 2, 52100 Pula</item>
    </derivirana_varijabla>
  </DomainObject.Predmet.ProtuStrankaListFormatedWithAdressOIB>
  <DomainObject.Predmet.ProtuStrankaListNazivFormated>
    <izvorni_sadrzaj>
      <item>ELITE TRADING BUSINESS d.o.o. PULA</item>
    </izvorni_sadrzaj>
    <derivirana_varijabla naziv="DomainObject.Predmet.ProtuStrankaListNazivFormated_1">
      <item>ELITE TRADING BUSINESS d.o.o. PULA</item>
    </derivirana_varijabla>
  </DomainObject.Predmet.ProtuStrankaListNazivFormated>
  <DomainObject.Predmet.ProtuStrankaListNazivFormatedOIB>
    <izvorni_sadrzaj>
      <item>ELITE TRADING BUSINESS d.o.o. PULA, OIB 02150819482</item>
    </izvorni_sadrzaj>
    <derivirana_varijabla naziv="DomainObject.Predmet.ProtuStrankaListNazivFormatedOIB_1">
      <item>ELITE TRADING BUSINESS d.o.o. PULA, OIB 02150819482</item>
    </derivirana_varijabla>
  </DomainObject.Predmet.ProtuStrankaListNazivFormatedOIB>
  <DomainObject.Predmet.OstaliListFormated>
    <izvorni_sadrzaj>
      <item>Hrvoje Vidan</item>
      <item>Županijsko državno odvjetništvo u Puli</item>
    </izvorni_sadrzaj>
    <derivirana_varijabla naziv="DomainObject.Predmet.OstaliListFormated_1">
      <item>Hrvoje Vidan</item>
      <item>Županijsko državno odvjetništvo u Puli</item>
    </derivirana_varijabla>
  </DomainObject.Predmet.OstaliListFormated>
  <DomainObject.Predmet.OstaliListFormatedOIB>
    <izvorni_sadrzaj>
      <item>Hrvoje Vidan, OIB 49995291727</item>
      <item>Županijsko državno odvjetništvo u Puli, OIB 93993757343</item>
    </izvorni_sadrzaj>
    <derivirana_varijabla naziv="DomainObject.Predmet.OstaliListFormatedOIB_1">
      <item>Hrvoje Vidan, OIB 49995291727</item>
      <item>Županijsko državno odvjetništvo u Puli, OIB 93993757343</item>
    </derivirana_varijabla>
  </DomainObject.Predmet.OstaliListFormatedOIB>
  <DomainObject.Predmet.OstaliListFormatedWithAdress>
    <izvorni_sadrzaj>
      <item>Hrvoje Vidan, Preradovićeva 10/III, 10000 Zagreb</item>
      <item>Županijsko državno odvjetništvo u Puli, Rovinjska 2a, 52100 Pula</item>
    </izvorni_sadrzaj>
    <derivirana_varijabla naziv="DomainObject.Predmet.OstaliListFormatedWithAdress_1">
      <item>Hrvoje Vidan, Preradovićeva 10/III, 10000 Zagreb</item>
      <item>Županijsko državno odvjetništvo u Puli, Rovinjska 2a, 52100 Pula</item>
    </derivirana_varijabla>
  </DomainObject.Predmet.OstaliListFormatedWithAdress>
  <DomainObject.Predmet.OstaliListFormatedWithAdressOIB>
    <izvorni_sadrzaj>
      <item>Hrvoje Vidan, OIB 49995291727, Preradovićeva 10/III, 10000 Zagreb</item>
      <item>Županijsko državno odvjetništvo u Puli, OIB 93993757343, Rovinjska 2a, 52100 Pula</item>
    </izvorni_sadrzaj>
    <derivirana_varijabla naziv="DomainObject.Predmet.OstaliListFormatedWithAdressOIB_1">
      <item>Hrvoje Vidan, OIB 49995291727, Preradovićeva 10/III, 10000 Zagreb</item>
      <item>Županijsko državno odvjetništvo u Puli, OIB 93993757343, Rovinjska 2a, 52100 Pula</item>
    </derivirana_varijabla>
  </DomainObject.Predmet.OstaliListFormatedWithAdressOIB>
  <DomainObject.Predmet.OstaliListNazivFormated>
    <izvorni_sadrzaj>
      <item>Hrvoje Vidan</item>
      <item>Županijsko državno odvjetništvo u Puli</item>
    </izvorni_sadrzaj>
    <derivirana_varijabla naziv="DomainObject.Predmet.OstaliListNazivFormated_1">
      <item>Hrvoje Vidan</item>
      <item>Županijsko državno odvjetništvo u Puli</item>
    </derivirana_varijabla>
  </DomainObject.Predmet.OstaliListNazivFormated>
  <DomainObject.Predmet.OstaliListNazivFormatedOIB>
    <izvorni_sadrzaj>
      <item>Hrvoje Vidan, OIB 49995291727</item>
      <item>Županijsko državno odvjetništvo u Puli, OIB 93993757343</item>
    </izvorni_sadrzaj>
    <derivirana_varijabla naziv="DomainObject.Predmet.OstaliListNazivFormatedOIB_1">
      <item>Hrvoje Vidan, OIB 49995291727</item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2021.</izvorni_sadrzaj>
    <derivirana_varijabla naziv="DomainObject.Datum_1">9. ožujka 2021.</derivirana_varijabla>
  </DomainObject.Datum>
  <DomainObject.PoslovniBrojDokumenta>
    <izvorni_sadrzaj>St-29/2020-64</izvorni_sadrzaj>
    <derivirana_varijabla naziv="DomainObject.PoslovniBrojDokumenta_1">St-29/2020-64</derivirana_varijabla>
  </DomainObject.PoslovniBrojDokumenta>
  <DomainObject.Predmet.StrankaIDrugi>
    <izvorni_sadrzaj>SOCIETA´ INTERNAZIONALE DI COMERCIO E DI SERVIZI AL`INDUSTRIA (SINECO - S.P.A.), FOLLO, ITALIJA i dr.</izvorni_sadrzaj>
    <derivirana_varijabla naziv="DomainObject.Predmet.StrankaIDrugi_1">SOCIETA´ INTERNAZIONALE DI COMERCIO E DI SERVIZI AL`INDUSTRIA (SINECO - S.P.A.), FOLLO, ITALIJA i dr.</derivirana_varijabla>
  </DomainObject.Predmet.StrankaIDrugi>
  <DomainObject.Predmet.ProtustrankaIDrugi>
    <izvorni_sadrzaj>ELITE TRADING BUSINESS d.o.o. PULA</izvorni_sadrzaj>
    <derivirana_varijabla naziv="DomainObject.Predmet.ProtustrankaIDrugi_1">ELITE TRADING BUSINESS d.o.o. PULA</derivirana_varijabla>
  </DomainObject.Predmet.ProtustrankaIDrugi>
  <DomainObject.Predmet.StrankaIDrugiAdressOIB>
    <izvorni_sadrzaj>SOCIETA´ INTERNAZIONALE DI COMERCIO E DI SERVIZI AL`INDUSTRIA (SINECO - S.P.A.), FOLLO, ITALIJA, OIB 84546631568, Via Trieste 5, 19020 FOLLO (SP), CAP i dr.</izvorni_sadrzaj>
    <derivirana_varijabla naziv="DomainObject.Predmet.StrankaIDrugiAdressOIB_1">SOCIETA´ INTERNAZIONALE DI COMERCIO E DI SERVIZI AL`INDUSTRIA (SINECO - S.P.A.), FOLLO, ITALIJA, OIB 84546631568, Via Trieste 5, 19020 FOLLO (SP), CAP i dr.</derivirana_varijabla>
  </DomainObject.Predmet.StrankaIDrugiAdressOIB>
  <DomainObject.Predmet.ProtustrankaIDrugiAdressOIB>
    <izvorni_sadrzaj>ELITE TRADING BUSINESS d.o.o. PULA, OIB 02150819482, Amfiteatarska 2, 52100 Pula</izvorni_sadrzaj>
    <derivirana_varijabla naziv="DomainObject.Predmet.ProtustrankaIDrugiAdressOIB_1">ELITE TRADING BUSINESS d.o.o. PULA, OIB 02150819482,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TRADING BUSINESS d.o.o. PULA</item>
      <item>Hrvoje Vidan</item>
      <item>SOCIETA´ INTERNAZIONALE DI COMERCIO E DI SERVIZI AL`INDUSTRIA (SINECO - S.P.A.), FOLLO, ITALIJA</item>
      <item>Republika Hrvatska, Min. financija, Porezna uprava, PU Pazin</item>
      <item>Županijsko državno odvjetništvo u Puli</item>
    </izvorni_sadrzaj>
    <derivirana_varijabla naziv="DomainObject.Predmet.SudioniciListNaziv_1">
      <item>ELITE TRADING BUSINESS d.o.o. PULA</item>
      <item>Hrvoje Vidan</item>
      <item>SOCIETA´ INTERNAZIONALE DI COMERCIO E DI SERVIZI AL`INDUSTRIA (SINECO - S.P.A.), FOLLO, ITALIJA</item>
      <item>Republika Hrvatska, Min. financija, Porezna uprava, PU Pazin</item>
      <item>Županijsko državno odvjetništvo u Puli</item>
    </derivirana_varijabla>
  </DomainObject.Predmet.SudioniciListNaziv>
  <DomainObject.Predmet.SudioniciListAdressOIB>
    <izvorni_sadrzaj>
      <item>ELITE TRADING BUSINESS d.o.o. PULA, OIB 02150819482, Amfiteatarska 2,52100 Pula</item>
      <item>Hrvoje Vidan, OIB 49995291727, Preradovićeva 10/III,10000 Zagreb</item>
      <item>SOCIETA´ INTERNAZIONALE DI COMERCIO E DI SERVIZI AL`INDUSTRIA (SINECO - S.P.A.), FOLLO, ITALIJA, OIB 84546631568, Via Trieste 5,19020 FOLLO (SP), CAP</item>
      <item>Republika Hrvatska, Min. financija, Porezna uprava, PU Pazin, OIB 52634238587</item>
      <item>Županijsko državno odvjetništvo u Puli, OIB 93993757343, Rovinjska 2a,52100 Pula</item>
    </izvorni_sadrzaj>
    <derivirana_varijabla naziv="DomainObject.Predmet.SudioniciListAdressOIB_1">
      <item>ELITE TRADING BUSINESS d.o.o. PULA, OIB 02150819482, Amfiteatarska 2,52100 Pula</item>
      <item>Hrvoje Vidan, OIB 49995291727, Preradovićeva 10/III,10000 Zagreb</item>
      <item>SOCIETA´ INTERNAZIONALE DI COMERCIO E DI SERVIZI AL`INDUSTRIA (SINECO - S.P.A.), FOLLO, ITALIJA, OIB 84546631568, Via Trieste 5,19020 FOLLO (SP), CAP</item>
      <item>Republika Hrvatska, Min. financija, Porezna uprava, PU Pazin, OIB 52634238587</item>
      <item>Županijsko državno odvjetništvo u Puli,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02150819482</item>
      <item>, OIB 49995291727</item>
      <item>, OIB 84546631568</item>
      <item>, OIB 52634238587</item>
      <item>, OIB 93993757343</item>
    </izvorni_sadrzaj>
    <derivirana_varijabla naziv="DomainObject.Predmet.SudioniciListNazivOIB_1">
      <item>, OIB 02150819482</item>
      <item>, OIB 49995291727</item>
      <item>, OIB 84546631568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2019.</izvorni_sadrzaj>
    <derivirana_varijabla naziv="DomainObject.Predmet.DatumPocetkaProcesa_1">25.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78611-3A7B-4083-B5FB-41FBC9A7351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514</properties:Words>
  <properties:Characters>2910</properties:Characters>
  <properties:Lines>94</properties:Lines>
  <properties:Paragraphs>32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2021-03-09T07:36:00Z</dcterms:created>
  <dc:creator>drabar</dc:creator>
  <cp:lastModifiedBy>Sanja Prodan</cp:lastModifiedBy>
  <cp:lastPrinted>2021-03-09T09:11:00Z</cp:lastPrinted>
  <dcterms:modified xmlns:xsi="http://www.w3.org/2001/XMLSchema-instance" xsi:type="dcterms:W3CDTF">2021-03-09T09:20:00Z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St-29/2020-64 / Zapisnik - Izvještajno ročište (st-29-2020-64 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